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F80FD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 w:rsidRPr="00F80FD0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ชีวเคมี</w:t>
            </w:r>
            <w:r w:rsidR="00F80FD0" w:rsidRPr="00F80FD0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D7820" w:rsidRDefault="00870669" w:rsidP="00F80FD0">
            <w:pPr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 w:rsidR="00F10966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250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966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Pr="004D7820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FD0" w:rsidRPr="00D902F4" w:rsidRDefault="00F80FD0" w:rsidP="00F80FD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ผศ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ดร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นันทฤทธิ์ โชคถาวร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ชุติมา คงจรูญ 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ดร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อนรรฆอร ศรีไสยเพชร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กัญญา บุตราช และ</w:t>
            </w:r>
          </w:p>
          <w:p w:rsidR="00F80FD0" w:rsidRPr="00D902F4" w:rsidRDefault="00F80FD0" w:rsidP="00F80FD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อ. เอกวิทย์ ตรีเนตร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8D2D63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910C0" w:rsidP="00DF281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160" t="15875" r="37465" b="41275"/>
                      <wp:wrapNone/>
                      <wp:docPr id="1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0.3pt;margin-top:3.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vH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5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795" t="15875" r="36830" b="4127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27.6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GYdkfj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8A4E8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A4E8B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DF2816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DF2816">
              <w:rPr>
                <w:rFonts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1C1B" w:rsidRDefault="00870669" w:rsidP="005E725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001C1B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910C0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273685</wp:posOffset>
                      </wp:positionV>
                      <wp:extent cx="123825" cy="171450"/>
                      <wp:effectExtent l="9525" t="16510" r="38100" b="40640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5pt;margin-top:21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46xgIAAKM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910C0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kV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vb5Fcc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9910C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9910C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o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FTqGhf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กรด เบส และบัฟเฟอร์</w:t>
            </w:r>
            <w:r w:rsidR="00DF45D9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ความรู้พื้นฐานเกี่วกับชีวเคมี</w:t>
            </w:r>
          </w:p>
          <w:p w:rsidR="005F333B" w:rsidRPr="00654DA6" w:rsidRDefault="005F333B" w:rsidP="00F80FD0">
            <w:pPr>
              <w:pStyle w:val="Heading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5F333B" w:rsidRPr="00DF45D9" w:rsidRDefault="00DF45D9" w:rsidP="00870669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Pr="00C469BF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9</w:t>
            </w:r>
          </w:p>
        </w:tc>
        <w:tc>
          <w:tcPr>
            <w:tcW w:w="3962" w:type="dxa"/>
          </w:tcPr>
          <w:p w:rsidR="005F333B" w:rsidRPr="00CF3E6A" w:rsidRDefault="005F333B" w:rsidP="00870669">
            <w:pPr>
              <w:rPr>
                <w:lang w:val="en-US" w:bidi="th-TH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คาร์โบไฮเดรต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การวิเคราะห์เชิงคุณภาพ 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rtl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การสร้างและการสลายคาร์โบไฮเดรต</w:t>
            </w:r>
          </w:p>
        </w:tc>
        <w:tc>
          <w:tcPr>
            <w:tcW w:w="1800" w:type="dxa"/>
            <w:gridSpan w:val="2"/>
          </w:tcPr>
          <w:p w:rsidR="005F333B" w:rsidRPr="00C469BF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Pr="00C469BF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กรดนิวคลีอิก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การสร้างและการสลายกรดนิวคลีอิก</w:t>
            </w: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ลิปิด และวิตามิน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5F333B" w:rsidRDefault="00F80FD0" w:rsidP="00F80FD0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การสร้างและการสลายลิปิด</w:t>
            </w: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โปรตีน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การวิเคราะห์เชิงคุณภาพ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การสร้างและการสลายกรดอะมิโนและ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     โปรตีน</w:t>
            </w:r>
          </w:p>
          <w:p w:rsidR="00F80FD0" w:rsidRPr="00133404" w:rsidRDefault="00F80FD0" w:rsidP="00F80FD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เอนไซม์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โครงสร้างเคมี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คุณสมบัติ </w:t>
            </w:r>
          </w:p>
          <w:p w:rsidR="00F80FD0" w:rsidRPr="00133404" w:rsidRDefault="00F80FD0" w:rsidP="00F80FD0">
            <w:pPr>
              <w:numPr>
                <w:ilvl w:val="0"/>
                <w:numId w:val="1"/>
              </w:numPr>
              <w:rPr>
                <w:rFonts w:ascii="AngsanaUPC" w:hAnsi="AngsanaUPC" w:cs="AngsanaUPC"/>
                <w:sz w:val="32"/>
                <w:szCs w:val="32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จลน์ศาสตร์ของเอนไซม์ </w:t>
            </w:r>
          </w:p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5F333B" w:rsidRDefault="00DF45D9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gridSpan w:val="2"/>
          </w:tcPr>
          <w:p w:rsidR="005F333B" w:rsidRDefault="00DF45D9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5F333B" w:rsidRPr="005E7452" w:rsidRDefault="005F333B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5F333B" w:rsidRPr="00656882" w:rsidRDefault="005F333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5F333B" w:rsidRPr="0065431B" w:rsidRDefault="005F333B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F333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5F333B" w:rsidRPr="002C1485" w:rsidRDefault="005F333B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306225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DF45D9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06225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DF45D9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910C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amFwIAADU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BkSKd&#10;H9HT0UHMjFahPb22ufcq1d6EAulZvehnoN8tUlC2RDU8Or9etI/NQkTyJiRsrPZJDv1nYN6HePzY&#10;q3NtugDpu4DOcSSX20j42SE6HNLxNCH5GKKNdZ84dCgYBbbOENG0rgSl/MjBZDEBOT1bFwiRfAwI&#10;+RTshJRx8lKhvsCr+XQeAyxIwcJlcLOmOZTSoBMJ2olfrM7f3LsZOCoWwVpO2PZqOyLkYPvkUgU8&#10;X5Knc7UGcfxYpavtcrucTWbTxXYyS6tq8rQrZ5PFLvs4rz5UZVllPwO1bJa3gjGuArtRqNns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NFm&#10;RqY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AC49BC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9910C0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5R/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I8x0iS&#10;Dkb0dHQqZEazB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Bc+Uf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482720">
              <w:rPr>
                <w:rFonts w:ascii="Angsana New" w:hAnsi="Angsana New"/>
                <w:sz w:val="20"/>
                <w:szCs w:val="20"/>
              </w:rPr>
              <w:t>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910C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3CJGAIAADYEAAAOAAAAZHJzL2Uyb0RvYy54bWysU8GO2yAQvVfqPyDuie3UyS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L&#10;l3CJ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910C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6zP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W+v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x&#10;P6zP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DF45D9" w:rsidRPr="00073B28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910C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aTGAIAADY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S&#10;NDaT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Pr="00073B28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8D2D6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  <w:r w:rsidR="00A417B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A92B3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8D2D6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  <w:r w:rsidR="00A417B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3.57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1.19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9.52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11.90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32.14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23.81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AD38D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17.86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697C62" w:rsidRDefault="008D2D63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870669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70669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697C62" w:rsidRDefault="008D2D63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D63" w:rsidRPr="00870669" w:rsidRDefault="008D2D6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8D2D6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2D63" w:rsidRPr="00870669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8D2D63" w:rsidRDefault="008D2D6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8D2D63" w:rsidRDefault="008D2D6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8D2D63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2D63" w:rsidRPr="00367CD3" w:rsidRDefault="008D2D63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8D2D63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367CD3" w:rsidRDefault="008D2D63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8D2D63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Default="008D2D63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Default="008D2D63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9164E3" w:rsidRDefault="008D2D63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D2D63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8D2D63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8D2D63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9164E3" w:rsidRDefault="008D2D63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D2D63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8D2D63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D2D63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A227F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8A227F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D2D63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8D2D63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2D63" w:rsidRPr="0005325C" w:rsidRDefault="008D2D6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8D2D63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D2D63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9164E3" w:rsidRDefault="008D2D63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D2D63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8D2D63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D2D63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9164E3" w:rsidRDefault="008D2D63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D2D63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2D63" w:rsidRPr="00367CD3" w:rsidRDefault="008D2D63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8D2D63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367CD3" w:rsidRDefault="008D2D6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D2D63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Default="008D2D63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63" w:rsidRPr="009164E3" w:rsidRDefault="008D2D63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F45D9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ใช้สื่อวิดีทัศน์ที่มีภาพและเสียงบรรยายเป็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</w:t>
            </w: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F45D9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ให้ความสนใจในการดูภาพเคลื่อนไหวแต่ทั้งนี้อาจารย์ผู้สอนต้องอธิบายซ้ำเป็นภาษาไทยซึ่งสามารถทำให้นักศึกษาเข้าใจบทเรียนได้ดี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575B27" w:rsidP="00C410D0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จอดปรเจคเตอร์มีขนาดม่ใหญ่พอที่จะทำให้นักศึกษาที่นั่งแถวหลังตามบทเรียนได้ทัน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410D0" w:rsidP="00575B27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นักศึกษาที่นั่งเรียนแถวหลังไม่สามารถตามบทเรียนได้ทันทั้งนี้เนื่องจากเห็นภาพบนจอไม่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A417B5" w:rsidP="00A417B5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A417B5">
              <w:rPr>
                <w:rFonts w:ascii="Angsana New" w:hAnsi="Angsana New"/>
                <w:i/>
                <w:iCs/>
                <w:noProof/>
                <w:sz w:val="32"/>
                <w:szCs w:val="32"/>
                <w:cs/>
                <w:lang w:val="en-US" w:bidi="th-TH"/>
              </w:rPr>
              <w:drawing>
                <wp:inline distT="0" distB="0" distL="0" distR="0">
                  <wp:extent cx="5688632" cy="5760640"/>
                  <wp:effectExtent l="19050" t="0" r="7318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6278" t="19485" r="27063" b="49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632" cy="5760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575B27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นักศึกษามีพื้นความรู้เดิมไม่ดีพอและไม่สนใจขวนขวายหาความรู้เพิ่มเติมจึงทำให้ผู้เรียน</w:t>
            </w:r>
            <w:r w:rsidR="00F270A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ต้องใช้เวลาในการทำความเข้าใจบทเรียนค่อนข้างนาน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>ผศ. ดร. ชุติมา คงจรูญ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483832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483832">
        <w:rPr>
          <w:rFonts w:ascii="Angsana New" w:hAnsi="Angsana New"/>
          <w:sz w:val="32"/>
          <w:szCs w:val="32"/>
          <w:lang w:val="en-US" w:bidi="th-TH"/>
        </w:rPr>
        <w:t>3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 เดือน </w:t>
      </w:r>
      <w:r w:rsidR="00483832">
        <w:rPr>
          <w:rFonts w:ascii="Angsana New" w:hAnsi="Angsana New" w:hint="cs"/>
          <w:sz w:val="32"/>
          <w:szCs w:val="32"/>
          <w:cs/>
          <w:lang w:val="en-US" w:bidi="th-TH"/>
        </w:rPr>
        <w:t xml:space="preserve">เมษายน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483832">
        <w:rPr>
          <w:rFonts w:ascii="Angsana New" w:hAnsi="Angsana New"/>
          <w:sz w:val="32"/>
          <w:szCs w:val="32"/>
          <w:lang w:val="en-US" w:bidi="th-TH"/>
        </w:rPr>
        <w:t>2556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D80" w:rsidRDefault="00763D80">
      <w:r>
        <w:separator/>
      </w:r>
    </w:p>
  </w:endnote>
  <w:endnote w:type="continuationSeparator" w:id="0">
    <w:p w:rsidR="00763D80" w:rsidRDefault="00763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D871F4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0FD0" w:rsidRDefault="00F80F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D80" w:rsidRDefault="00763D80">
      <w:r>
        <w:separator/>
      </w:r>
    </w:p>
  </w:footnote>
  <w:footnote w:type="continuationSeparator" w:id="0">
    <w:p w:rsidR="00763D80" w:rsidRDefault="00763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D871F4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0FD0" w:rsidRDefault="00F80F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D0" w:rsidRDefault="00D871F4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80FD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10C0">
      <w:rPr>
        <w:rStyle w:val="PageNumber"/>
        <w:noProof/>
      </w:rPr>
      <w:t>1</w:t>
    </w:r>
    <w:r>
      <w:rPr>
        <w:rStyle w:val="PageNumber"/>
      </w:rPr>
      <w:fldChar w:fldCharType="end"/>
    </w:r>
  </w:p>
  <w:p w:rsidR="00F80FD0" w:rsidRPr="007F3866" w:rsidRDefault="00F80FD0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1C1B"/>
    <w:rsid w:val="00003204"/>
    <w:rsid w:val="00032B4F"/>
    <w:rsid w:val="00094460"/>
    <w:rsid w:val="000C58FE"/>
    <w:rsid w:val="0011794C"/>
    <w:rsid w:val="00175809"/>
    <w:rsid w:val="00191E4F"/>
    <w:rsid w:val="001D18A8"/>
    <w:rsid w:val="001D5CD1"/>
    <w:rsid w:val="001F3BCD"/>
    <w:rsid w:val="00254C9B"/>
    <w:rsid w:val="002A513F"/>
    <w:rsid w:val="002F0446"/>
    <w:rsid w:val="00306225"/>
    <w:rsid w:val="00352520"/>
    <w:rsid w:val="00367317"/>
    <w:rsid w:val="003A3C27"/>
    <w:rsid w:val="003B387C"/>
    <w:rsid w:val="003C09A5"/>
    <w:rsid w:val="003D48EC"/>
    <w:rsid w:val="003E70A9"/>
    <w:rsid w:val="003F5489"/>
    <w:rsid w:val="004017DD"/>
    <w:rsid w:val="00445570"/>
    <w:rsid w:val="00476B3F"/>
    <w:rsid w:val="00482720"/>
    <w:rsid w:val="00483832"/>
    <w:rsid w:val="00491B30"/>
    <w:rsid w:val="004C084D"/>
    <w:rsid w:val="004D7820"/>
    <w:rsid w:val="00533E50"/>
    <w:rsid w:val="00543CF5"/>
    <w:rsid w:val="005746A5"/>
    <w:rsid w:val="00575B27"/>
    <w:rsid w:val="005B1094"/>
    <w:rsid w:val="005C58D0"/>
    <w:rsid w:val="005D74FA"/>
    <w:rsid w:val="005E5AA2"/>
    <w:rsid w:val="005E7259"/>
    <w:rsid w:val="005F333B"/>
    <w:rsid w:val="0067205B"/>
    <w:rsid w:val="0068043A"/>
    <w:rsid w:val="00697C62"/>
    <w:rsid w:val="006A2836"/>
    <w:rsid w:val="006A379B"/>
    <w:rsid w:val="00732396"/>
    <w:rsid w:val="00763D80"/>
    <w:rsid w:val="007967BB"/>
    <w:rsid w:val="007B2EF9"/>
    <w:rsid w:val="007E441E"/>
    <w:rsid w:val="007F3866"/>
    <w:rsid w:val="008047B3"/>
    <w:rsid w:val="00870669"/>
    <w:rsid w:val="008818C9"/>
    <w:rsid w:val="008911D3"/>
    <w:rsid w:val="008A4E8B"/>
    <w:rsid w:val="008D2D63"/>
    <w:rsid w:val="009531CD"/>
    <w:rsid w:val="00964655"/>
    <w:rsid w:val="009910C0"/>
    <w:rsid w:val="009A336C"/>
    <w:rsid w:val="00A04E87"/>
    <w:rsid w:val="00A1684A"/>
    <w:rsid w:val="00A417B5"/>
    <w:rsid w:val="00A45632"/>
    <w:rsid w:val="00A8576F"/>
    <w:rsid w:val="00A92B32"/>
    <w:rsid w:val="00AA6A80"/>
    <w:rsid w:val="00AC49BC"/>
    <w:rsid w:val="00AC708F"/>
    <w:rsid w:val="00AF76C9"/>
    <w:rsid w:val="00B65EBC"/>
    <w:rsid w:val="00B764EC"/>
    <w:rsid w:val="00B82A9B"/>
    <w:rsid w:val="00BD6BD4"/>
    <w:rsid w:val="00C410D0"/>
    <w:rsid w:val="00C469BF"/>
    <w:rsid w:val="00C563C2"/>
    <w:rsid w:val="00CA7F68"/>
    <w:rsid w:val="00CD5965"/>
    <w:rsid w:val="00CE2258"/>
    <w:rsid w:val="00D130A1"/>
    <w:rsid w:val="00D13906"/>
    <w:rsid w:val="00D304F9"/>
    <w:rsid w:val="00D871F4"/>
    <w:rsid w:val="00DB2411"/>
    <w:rsid w:val="00DF140E"/>
    <w:rsid w:val="00DF2816"/>
    <w:rsid w:val="00DF45D9"/>
    <w:rsid w:val="00E55C74"/>
    <w:rsid w:val="00E83DDC"/>
    <w:rsid w:val="00F10966"/>
    <w:rsid w:val="00F133F2"/>
    <w:rsid w:val="00F270AC"/>
    <w:rsid w:val="00F80FD0"/>
    <w:rsid w:val="00FB7ABD"/>
    <w:rsid w:val="00FF0143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TIM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3FF1FE3-1A7C-4228-AF28-C5969D0DBA69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3</Pages>
  <Words>1977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2</cp:revision>
  <cp:lastPrinted>2010-10-08T06:38:00Z</cp:lastPrinted>
  <dcterms:created xsi:type="dcterms:W3CDTF">2013-05-20T07:41:00Z</dcterms:created>
  <dcterms:modified xsi:type="dcterms:W3CDTF">2013-05-20T07:41:00Z</dcterms:modified>
</cp:coreProperties>
</file>